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Bürocontainer Hauptfeuerwache - Büros in Modulbauweise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Bürocontainer Hauptfeuerwache Stadt Frankenthal (Pfalz) - Büros in Modulbauweise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